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EE070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WHITE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14:paraId="7804E9B9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Bethersden</w:t>
      </w:r>
      <w:proofErr w:type="spellEnd"/>
      <w:r>
        <w:t>, Kent.</w:t>
      </w:r>
    </w:p>
    <w:p w14:paraId="6F875185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54F4A23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DDBED11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 (Plomer 506)</w:t>
      </w:r>
    </w:p>
    <w:p w14:paraId="3922828A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BF6A80B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099ABE0" w14:textId="77777777" w:rsidR="00144418" w:rsidRDefault="00144418" w:rsidP="0014441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1C7DDEB9" w14:textId="77777777" w:rsidR="006B2F86" w:rsidRPr="00E71FC3" w:rsidRDefault="001444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DF495" w14:textId="77777777" w:rsidR="00144418" w:rsidRDefault="00144418" w:rsidP="00E71FC3">
      <w:pPr>
        <w:spacing w:after="0" w:line="240" w:lineRule="auto"/>
      </w:pPr>
      <w:r>
        <w:separator/>
      </w:r>
    </w:p>
  </w:endnote>
  <w:endnote w:type="continuationSeparator" w:id="0">
    <w:p w14:paraId="665E4E45" w14:textId="77777777" w:rsidR="00144418" w:rsidRDefault="001444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C3AA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6141C" w14:textId="77777777" w:rsidR="00144418" w:rsidRDefault="00144418" w:rsidP="00E71FC3">
      <w:pPr>
        <w:spacing w:after="0" w:line="240" w:lineRule="auto"/>
      </w:pPr>
      <w:r>
        <w:separator/>
      </w:r>
    </w:p>
  </w:footnote>
  <w:footnote w:type="continuationSeparator" w:id="0">
    <w:p w14:paraId="0F7F4734" w14:textId="77777777" w:rsidR="00144418" w:rsidRDefault="001444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418"/>
    <w:rsid w:val="0014441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70B0D"/>
  <w15:chartTrackingRefBased/>
  <w15:docId w15:val="{4A91CAA0-98D2-4DCD-B313-FF01EB97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2018-02-03T13:40:00Z</dcterms:created>
  <dcterms:modified xsi:type="dcterms:W3CDTF">2018-02-03T13:41:00Z</dcterms:modified>
</cp:coreProperties>
</file>